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lands held by the late Sir Geoffrey le </w:t>
      </w:r>
      <w:proofErr w:type="spellStart"/>
      <w:r>
        <w:rPr>
          <w:rFonts w:ascii="Times New Roman" w:hAnsi="Times New Roman" w:cs="Times New Roman"/>
          <w:sz w:val="24"/>
          <w:szCs w:val="24"/>
        </w:rPr>
        <w:t>Scrope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2)</w:t>
      </w:r>
    </w:p>
    <w:p w:rsidR="004A53DE" w:rsidRDefault="004A53DE" w:rsidP="004A5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4A53DE" w:rsidRDefault="004A53DE" w:rsidP="004A5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Nottinghamshire, into the lands of the late Baldwin Freville(q.v.), son</w:t>
      </w:r>
    </w:p>
    <w:p w:rsidR="004A53DE" w:rsidRDefault="004A53DE" w:rsidP="004A5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4A53DE" w:rsidRDefault="004A53DE" w:rsidP="004A5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21-134)</w:t>
      </w: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035E" w:rsidRDefault="004E035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</w:p>
    <w:p w:rsidR="004A53DE" w:rsidRPr="004E035E" w:rsidRDefault="004A53DE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  <w:bookmarkStart w:id="0" w:name="_GoBack"/>
      <w:bookmarkEnd w:id="0"/>
    </w:p>
    <w:sectPr w:rsidR="004A53DE" w:rsidRPr="004E035E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35E" w:rsidRDefault="004E035E" w:rsidP="00564E3C">
      <w:pPr>
        <w:spacing w:after="0" w:line="240" w:lineRule="auto"/>
      </w:pPr>
      <w:r>
        <w:separator/>
      </w:r>
    </w:p>
  </w:endnote>
  <w:endnote w:type="continuationSeparator" w:id="0">
    <w:p w:rsidR="004E035E" w:rsidRDefault="004E035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35E" w:rsidRDefault="004E035E" w:rsidP="00564E3C">
      <w:pPr>
        <w:spacing w:after="0" w:line="240" w:lineRule="auto"/>
      </w:pPr>
      <w:r>
        <w:separator/>
      </w:r>
    </w:p>
  </w:footnote>
  <w:footnote w:type="continuationSeparator" w:id="0">
    <w:p w:rsidR="004E035E" w:rsidRDefault="004E035E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35E"/>
    <w:rsid w:val="004A53DE"/>
    <w:rsid w:val="004E035E"/>
    <w:rsid w:val="00564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0C33B"/>
  <w15:chartTrackingRefBased/>
  <w15:docId w15:val="{C4FFDE63-2656-4992-96E0-FA5F44EF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E03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2015-10-02T18:44:00Z</dcterms:created>
  <dcterms:modified xsi:type="dcterms:W3CDTF">2016-02-12T10:18:00Z</dcterms:modified>
</cp:coreProperties>
</file>